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13FFED29" w:rsidR="00E03F40" w:rsidRPr="009701B2"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CF6F79" w:rsidRPr="00CF6F79">
        <w:rPr>
          <w:rFonts w:ascii="Arial Narrow" w:hAnsi="Arial Narrow" w:cs="Arial"/>
          <w:b/>
          <w:bCs/>
        </w:rPr>
        <w:t>0150366</w:t>
      </w:r>
      <w:r w:rsidR="005F4431" w:rsidRPr="005F4431">
        <w:rPr>
          <w:rFonts w:ascii="Arial" w:hAnsi="Arial" w:cs="Arial"/>
          <w:b/>
          <w:bCs/>
          <w:lang w:val="es-CO"/>
        </w:rPr>
        <w:t> </w:t>
      </w:r>
      <w:r w:rsidR="005F4431" w:rsidRPr="005F4431">
        <w:rPr>
          <w:rFonts w:ascii="Arial Narrow" w:hAnsi="Arial Narrow" w:cs="Arial"/>
          <w:b/>
          <w:bCs/>
          <w:lang w:val="es-CO"/>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B82ABB8"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447DB8">
        <w:rPr>
          <w:rFonts w:ascii="Arial Narrow" w:hAnsi="Arial Narrow" w:cs="Arial"/>
          <w:color w:val="000000"/>
          <w:lang w:val="es-ES_tradnl"/>
        </w:rPr>
        <w:t>13 de 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0FC37D32" w14:textId="77777777" w:rsidR="00447DB8" w:rsidRPr="004434A4" w:rsidRDefault="00447DB8" w:rsidP="00447DB8">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59A6A714" w14:textId="77777777" w:rsidR="00447DB8" w:rsidRPr="004434A4" w:rsidRDefault="00447DB8" w:rsidP="00447DB8">
      <w:pPr>
        <w:jc w:val="center"/>
        <w:rPr>
          <w:rFonts w:ascii="Arial Narrow" w:hAnsi="Arial Narrow" w:cs="Arial"/>
        </w:rPr>
      </w:pPr>
    </w:p>
    <w:p w14:paraId="696481C8" w14:textId="77777777" w:rsidR="00447DB8" w:rsidRPr="004434A4" w:rsidRDefault="00447DB8" w:rsidP="00447DB8">
      <w:pPr>
        <w:ind w:left="-142"/>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0819BD0C" w:rsidR="00816020" w:rsidRPr="00EC50CF" w:rsidRDefault="00816020" w:rsidP="00E82054">
      <w:pPr>
        <w:jc w:val="both"/>
        <w:rPr>
          <w:rFonts w:ascii="Arial Narrow" w:hAnsi="Arial Narrow"/>
        </w:rPr>
      </w:pPr>
      <w:r w:rsidRPr="00EC50CF">
        <w:rPr>
          <w:rFonts w:ascii="Arial Narrow" w:hAnsi="Arial Narrow"/>
        </w:rPr>
        <w:t>Que mediante la Resolución</w:t>
      </w:r>
      <w:r w:rsidRPr="00EC50CF">
        <w:rPr>
          <w:rFonts w:ascii="Arial Narrow" w:hAnsi="Arial Narrow"/>
          <w:b/>
          <w:bCs/>
        </w:rPr>
        <w:t xml:space="preserve"> </w:t>
      </w:r>
      <w:r w:rsidR="004B72EA" w:rsidRPr="004B72EA">
        <w:rPr>
          <w:rFonts w:ascii="Arial Narrow" w:hAnsi="Arial Narrow"/>
          <w:b/>
          <w:bCs/>
        </w:rPr>
        <w:t>0004989</w:t>
      </w:r>
      <w:r w:rsidR="001E1650" w:rsidRPr="001E1650">
        <w:rPr>
          <w:rFonts w:ascii="Arial Narrow" w:hAnsi="Arial Narrow"/>
          <w:b/>
          <w:bCs/>
        </w:rPr>
        <w:t xml:space="preserve"> </w:t>
      </w:r>
      <w:r w:rsidR="00672C94" w:rsidRPr="00B0663B">
        <w:rPr>
          <w:rFonts w:ascii="Arial Narrow" w:hAnsi="Arial Narrow"/>
          <w:b/>
          <w:bCs/>
        </w:rPr>
        <w:t xml:space="preserve">del </w:t>
      </w:r>
      <w:r w:rsidR="004B72EA" w:rsidRPr="004B72EA">
        <w:rPr>
          <w:rFonts w:ascii="Arial Narrow" w:hAnsi="Arial Narrow"/>
          <w:b/>
          <w:bCs/>
        </w:rPr>
        <w:t>29 de junio de 2023</w:t>
      </w:r>
      <w:r w:rsidRPr="00B0663B">
        <w:rPr>
          <w:rFonts w:ascii="Arial Narrow" w:hAnsi="Arial Narrow"/>
        </w:rPr>
        <w:t>,</w:t>
      </w:r>
      <w:r w:rsidRPr="00B0663B">
        <w:rPr>
          <w:rFonts w:ascii="Arial Narrow" w:hAnsi="Arial Narrow"/>
          <w:b/>
          <w:bCs/>
        </w:rPr>
        <w:t xml:space="preserve"> </w:t>
      </w:r>
      <w:r w:rsidRPr="00B0663B">
        <w:rPr>
          <w:rFonts w:ascii="Arial Narrow" w:hAnsi="Arial Narrow"/>
        </w:rPr>
        <w:t xml:space="preserve">esta Oficina libró mandamiento de pago en contra </w:t>
      </w:r>
      <w:r w:rsidR="007A6A12">
        <w:rPr>
          <w:rFonts w:ascii="Arial Narrow" w:hAnsi="Arial Narrow"/>
        </w:rPr>
        <w:t>d</w:t>
      </w:r>
      <w:r w:rsidR="00030D94" w:rsidRPr="00B0663B">
        <w:rPr>
          <w:rFonts w:ascii="Arial Narrow" w:hAnsi="Arial Narrow"/>
        </w:rPr>
        <w:t>el señor</w:t>
      </w:r>
      <w:bookmarkStart w:id="0" w:name="_Hlk185578256"/>
      <w:bookmarkStart w:id="1" w:name="_Hlk164679141"/>
      <w:r w:rsidR="00131991">
        <w:t xml:space="preserve"> </w:t>
      </w:r>
      <w:r w:rsidR="004B72EA" w:rsidRPr="004B72EA">
        <w:rPr>
          <w:rFonts w:ascii="Arial Narrow" w:hAnsi="Arial Narrow"/>
          <w:b/>
          <w:bCs/>
        </w:rPr>
        <w:t>CLAUDIO ARMANDO GUERRERO SIERRA</w:t>
      </w:r>
      <w:r w:rsidR="00672C94" w:rsidRPr="00BA198F">
        <w:rPr>
          <w:rFonts w:ascii="Arial Narrow" w:hAnsi="Arial Narrow"/>
          <w:b/>
          <w:bCs/>
        </w:rPr>
        <w:t>,</w:t>
      </w:r>
      <w:r w:rsidRPr="00BA198F">
        <w:rPr>
          <w:rFonts w:ascii="Arial Narrow" w:hAnsi="Arial Narrow"/>
        </w:rPr>
        <w:t xml:space="preserve"> </w:t>
      </w:r>
      <w:bookmarkEnd w:id="0"/>
      <w:r w:rsidRPr="00BA198F">
        <w:rPr>
          <w:rFonts w:ascii="Arial Narrow" w:hAnsi="Arial Narrow"/>
        </w:rPr>
        <w:t>identificad</w:t>
      </w:r>
      <w:r w:rsidR="00030D94" w:rsidRPr="00BA198F">
        <w:rPr>
          <w:rFonts w:ascii="Arial Narrow" w:hAnsi="Arial Narrow"/>
        </w:rPr>
        <w:t>o</w:t>
      </w:r>
      <w:r w:rsidRPr="00BA198F">
        <w:rPr>
          <w:rFonts w:ascii="Arial Narrow" w:hAnsi="Arial Narrow"/>
        </w:rPr>
        <w:t xml:space="preserve"> con cédula de ciudadanía número</w:t>
      </w:r>
      <w:bookmarkEnd w:id="1"/>
      <w:r w:rsidR="0094358C" w:rsidRPr="00BA198F">
        <w:rPr>
          <w:rFonts w:ascii="Arial Narrow" w:hAnsi="Arial Narrow"/>
        </w:rPr>
        <w:t xml:space="preserve"> </w:t>
      </w:r>
      <w:r w:rsidR="004B72EA" w:rsidRPr="004B72EA">
        <w:rPr>
          <w:rFonts w:ascii="Arial Narrow" w:hAnsi="Arial Narrow"/>
        </w:rPr>
        <w:t>1.102.831.482</w:t>
      </w:r>
      <w:r w:rsidR="008B069F" w:rsidRPr="00BA198F">
        <w:rPr>
          <w:rFonts w:ascii="Arial Narrow" w:hAnsi="Arial Narrow"/>
        </w:rPr>
        <w:t>,</w:t>
      </w:r>
      <w:r w:rsidR="009D0DF7">
        <w:rPr>
          <w:rFonts w:ascii="Arial Narrow" w:hAnsi="Arial Narrow"/>
        </w:rPr>
        <w:t xml:space="preserve"> </w:t>
      </w:r>
      <w:r w:rsidRPr="00BA198F">
        <w:rPr>
          <w:rFonts w:ascii="Arial Narrow" w:hAnsi="Arial Narrow"/>
        </w:rPr>
        <w:t xml:space="preserve">por la suma </w:t>
      </w:r>
      <w:r w:rsidR="00C86DB0" w:rsidRPr="00BA198F">
        <w:rPr>
          <w:rFonts w:ascii="Arial Narrow" w:hAnsi="Arial Narrow"/>
        </w:rPr>
        <w:t xml:space="preserve">de </w:t>
      </w:r>
      <w:r w:rsidR="004B72EA" w:rsidRPr="004B72EA">
        <w:rPr>
          <w:rFonts w:ascii="Arial Narrow" w:hAnsi="Arial Narrow"/>
          <w:b/>
          <w:bCs/>
        </w:rPr>
        <w:t>OCHOCIENTOS CUARENTA Y CINCO MIL NOVECIENTOS PESOS M/CTE. ($845.900,00</w:t>
      </w:r>
      <w:r w:rsidR="00D0732A" w:rsidRPr="00D0732A">
        <w:rPr>
          <w:rFonts w:ascii="Arial Narrow" w:hAnsi="Arial Narrow"/>
          <w:b/>
          <w:bCs/>
        </w:rPr>
        <w:t>)</w:t>
      </w:r>
      <w:r w:rsidRPr="00BA198F">
        <w:rPr>
          <w:rFonts w:ascii="Arial Narrow" w:hAnsi="Arial Narrow"/>
          <w:b/>
          <w:bCs/>
        </w:rPr>
        <w:t>,</w:t>
      </w:r>
      <w:r w:rsidRPr="00BA198F">
        <w:rPr>
          <w:rFonts w:ascii="Arial Narrow" w:hAnsi="Arial Narrow"/>
        </w:rPr>
        <w:t xml:space="preserve"> por concepto de la obligación contenida en la Resolución</w:t>
      </w:r>
      <w:r w:rsidR="0051667C" w:rsidRPr="00BA198F">
        <w:rPr>
          <w:rFonts w:ascii="Arial Narrow" w:hAnsi="Arial Narrow"/>
        </w:rPr>
        <w:t xml:space="preserve"> </w:t>
      </w:r>
      <w:r w:rsidR="004B72EA" w:rsidRPr="004B72EA">
        <w:rPr>
          <w:rFonts w:ascii="Arial Narrow" w:hAnsi="Arial Narrow"/>
        </w:rPr>
        <w:t>24810 de fecha 10 de septiembre de 2019</w:t>
      </w:r>
      <w:r w:rsidR="00B07BF2" w:rsidRPr="00BA198F">
        <w:rPr>
          <w:rFonts w:ascii="Arial Narrow" w:hAnsi="Arial Narrow"/>
        </w:rPr>
        <w:t>,</w:t>
      </w:r>
      <w:r w:rsidRPr="00BA198F">
        <w:rPr>
          <w:rFonts w:ascii="Arial Narrow" w:hAnsi="Arial Narrow"/>
        </w:rPr>
        <w:t xml:space="preserve"> más los intereses moratorios que se causen desde la</w:t>
      </w:r>
      <w:r w:rsidRPr="00EC50CF">
        <w:rPr>
          <w:rFonts w:ascii="Arial Narrow" w:hAnsi="Arial Narrow"/>
        </w:rPr>
        <w:t xml:space="preserve">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7D85DF84"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4B72EA">
        <w:rPr>
          <w:rFonts w:ascii="Arial Narrow" w:hAnsi="Arial Narrow"/>
        </w:rPr>
        <w:t>1</w:t>
      </w:r>
      <w:r w:rsidR="00EC5EA8">
        <w:rPr>
          <w:rFonts w:ascii="Arial Narrow" w:hAnsi="Arial Narrow"/>
        </w:rPr>
        <w:t>3 de diciembre</w:t>
      </w:r>
      <w:r w:rsidR="00FB6134">
        <w:rPr>
          <w:rFonts w:ascii="Arial Narrow" w:hAnsi="Arial Narrow"/>
        </w:rPr>
        <w:t xml:space="preserve"> de 2023</w:t>
      </w:r>
      <w:r w:rsidR="00A42B1E" w:rsidRPr="00A42B1E">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5C28FB5D"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4B72EA" w:rsidRPr="004B72EA">
        <w:rPr>
          <w:rFonts w:ascii="Arial Narrow" w:hAnsi="Arial Narrow"/>
          <w:b/>
          <w:bCs/>
        </w:rPr>
        <w:t>CLAUDIO ARMANDO GUERRERO SIERRA</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4B72EA" w:rsidRPr="004B72EA">
        <w:rPr>
          <w:rFonts w:ascii="Arial Narrow" w:hAnsi="Arial Narrow"/>
          <w:b/>
          <w:bCs/>
        </w:rPr>
        <w:t>UN MILLON SEISCIENTOS NOVENTA Y UN MIL OCHOCIENTOS PESOS M/CTE. ($1.691.800,00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141DCBA0" w:rsidR="00DE76FB" w:rsidRPr="00EC50C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7A6A12">
        <w:rPr>
          <w:rFonts w:ascii="Arial Narrow" w:hAnsi="Arial Narrow"/>
        </w:rPr>
        <w:t>d</w:t>
      </w:r>
      <w:r w:rsidR="007414C4" w:rsidRPr="00EC50CF">
        <w:rPr>
          <w:rFonts w:ascii="Arial Narrow" w:hAnsi="Arial Narrow"/>
        </w:rPr>
        <w:t>e</w:t>
      </w:r>
      <w:r w:rsidR="00030D94" w:rsidRPr="00EC50CF">
        <w:rPr>
          <w:rFonts w:ascii="Arial Narrow" w:hAnsi="Arial Narrow"/>
        </w:rPr>
        <w:t xml:space="preserve">l </w:t>
      </w:r>
      <w:r w:rsidR="003F3B6D" w:rsidRPr="00EC50CF">
        <w:rPr>
          <w:rFonts w:ascii="Arial Narrow" w:hAnsi="Arial Narrow"/>
        </w:rPr>
        <w:t>señor</w:t>
      </w:r>
      <w:r w:rsidR="0094358C" w:rsidRPr="0094358C">
        <w:rPr>
          <w:rFonts w:ascii="Arial Narrow" w:hAnsi="Arial Narrow"/>
          <w:b/>
          <w:bCs/>
        </w:rPr>
        <w:t xml:space="preserve"> </w:t>
      </w:r>
      <w:r w:rsidR="004B72EA" w:rsidRPr="004B72EA">
        <w:rPr>
          <w:rFonts w:ascii="Arial Narrow" w:hAnsi="Arial Narrow"/>
          <w:b/>
          <w:bCs/>
        </w:rPr>
        <w:t>CLAUDIO ARMANDO GUERRERO SIERRA</w:t>
      </w:r>
      <w:r w:rsidR="004B72EA" w:rsidRPr="00BA198F">
        <w:rPr>
          <w:rFonts w:ascii="Arial Narrow" w:hAnsi="Arial Narrow"/>
          <w:b/>
          <w:bCs/>
        </w:rPr>
        <w:t>,</w:t>
      </w:r>
      <w:r w:rsidR="004B72EA" w:rsidRPr="00BA198F">
        <w:rPr>
          <w:rFonts w:ascii="Arial Narrow" w:hAnsi="Arial Narrow"/>
        </w:rPr>
        <w:t xml:space="preserve"> identificado con cédula de ciudadanía número </w:t>
      </w:r>
      <w:r w:rsidR="004B72EA" w:rsidRPr="004B72EA">
        <w:rPr>
          <w:rFonts w:ascii="Arial Narrow" w:hAnsi="Arial Narrow"/>
        </w:rPr>
        <w:t>1.102.831.482</w:t>
      </w:r>
      <w:r w:rsidR="004B72EA" w:rsidRPr="00BA198F">
        <w:rPr>
          <w:rFonts w:ascii="Arial Narrow" w:hAnsi="Arial Narrow"/>
        </w:rPr>
        <w:t>,</w:t>
      </w:r>
      <w:r w:rsidR="004B72EA">
        <w:rPr>
          <w:rFonts w:ascii="Arial Narrow" w:hAnsi="Arial Narrow"/>
        </w:rPr>
        <w:t xml:space="preserve"> </w:t>
      </w:r>
      <w:r w:rsidR="004B72EA" w:rsidRPr="00BA198F">
        <w:rPr>
          <w:rFonts w:ascii="Arial Narrow" w:hAnsi="Arial Narrow"/>
        </w:rPr>
        <w:t xml:space="preserve">por la suma de </w:t>
      </w:r>
      <w:r w:rsidR="004B72EA" w:rsidRPr="004B72EA">
        <w:rPr>
          <w:rFonts w:ascii="Arial Narrow" w:hAnsi="Arial Narrow"/>
          <w:b/>
          <w:bCs/>
        </w:rPr>
        <w:t>OCHOCIENTOS CUARENTA Y CINCO MIL NOVECIENTOS PESOS M/CTE. ($845.900,00</w:t>
      </w:r>
      <w:r w:rsidR="004B72EA" w:rsidRPr="00D0732A">
        <w:rPr>
          <w:rFonts w:ascii="Arial Narrow" w:hAnsi="Arial Narrow"/>
          <w:b/>
          <w:bCs/>
        </w:rPr>
        <w:t>)</w:t>
      </w:r>
      <w:r w:rsidR="004B72EA" w:rsidRPr="00BA198F">
        <w:rPr>
          <w:rFonts w:ascii="Arial Narrow" w:hAnsi="Arial Narrow"/>
          <w:b/>
          <w:bCs/>
        </w:rPr>
        <w:t>,</w:t>
      </w:r>
      <w:r w:rsidR="004B72EA" w:rsidRPr="00BA198F">
        <w:rPr>
          <w:rFonts w:ascii="Arial Narrow" w:hAnsi="Arial Narrow"/>
        </w:rPr>
        <w:t xml:space="preserve"> por concepto de la obligación contenida en la Resolución </w:t>
      </w:r>
      <w:r w:rsidR="004B72EA" w:rsidRPr="004B72EA">
        <w:rPr>
          <w:rFonts w:ascii="Arial Narrow" w:hAnsi="Arial Narrow"/>
        </w:rPr>
        <w:t>24810 de fecha 10 de septiembre de 2019</w:t>
      </w:r>
      <w:r w:rsidR="000953A2" w:rsidRPr="00BA198F">
        <w:rPr>
          <w:rFonts w:ascii="Arial Narrow" w:hAnsi="Arial Narrow"/>
        </w:rPr>
        <w:t>,</w:t>
      </w:r>
      <w:r w:rsidR="00E11134">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007453" w:rsidRDefault="00047FB9" w:rsidP="00047FB9">
      <w:pPr>
        <w:tabs>
          <w:tab w:val="left" w:pos="7140"/>
        </w:tabs>
        <w:jc w:val="both"/>
        <w:rPr>
          <w:rFonts w:ascii="Arial Narrow" w:hAnsi="Arial Narrow"/>
        </w:rPr>
      </w:pPr>
      <w:r w:rsidRPr="00EC50CF">
        <w:rPr>
          <w:rFonts w:ascii="Arial Narrow" w:hAnsi="Arial Narrow"/>
        </w:rPr>
        <w:tab/>
      </w:r>
    </w:p>
    <w:p w14:paraId="379A5C71" w14:textId="74B3AF82" w:rsidR="009F55C6" w:rsidRDefault="00816020" w:rsidP="009F55C6">
      <w:pPr>
        <w:pStyle w:val="Textoindependiente"/>
        <w:rPr>
          <w:rFonts w:ascii="Arial Narrow" w:hAnsi="Arial Narrow"/>
          <w:b/>
        </w:rPr>
      </w:pPr>
      <w:r w:rsidRPr="00007453">
        <w:rPr>
          <w:rFonts w:ascii="Arial Narrow" w:hAnsi="Arial Narrow"/>
          <w:b/>
          <w:sz w:val="22"/>
          <w:szCs w:val="22"/>
        </w:rPr>
        <w:t>ARTÍCULO QUINTO</w:t>
      </w:r>
      <w:r w:rsidRPr="00007453">
        <w:rPr>
          <w:rFonts w:ascii="Arial Narrow" w:hAnsi="Arial Narrow"/>
          <w:b/>
          <w:bCs/>
          <w:sz w:val="22"/>
          <w:szCs w:val="22"/>
        </w:rPr>
        <w:t xml:space="preserve">: </w:t>
      </w:r>
      <w:r w:rsidR="009F55C6" w:rsidRPr="003B43DF">
        <w:rPr>
          <w:rFonts w:ascii="Arial Narrow" w:hAnsi="Arial Narrow"/>
          <w:b/>
          <w:bCs/>
          <w:sz w:val="22"/>
          <w:szCs w:val="22"/>
        </w:rPr>
        <w:t xml:space="preserve">NOTIFICAR </w:t>
      </w:r>
      <w:r w:rsidR="009F55C6" w:rsidRPr="003B43DF">
        <w:rPr>
          <w:rFonts w:ascii="Arial Narrow" w:eastAsia="Arial MT" w:hAnsi="Arial Narrow" w:cs="Arial MT"/>
          <w:bCs/>
          <w:sz w:val="22"/>
          <w:szCs w:val="22"/>
          <w:lang w:val="es-ES" w:eastAsia="en-US"/>
        </w:rPr>
        <w:t xml:space="preserve">la </w:t>
      </w:r>
      <w:r w:rsidR="009F55C6" w:rsidRPr="001E1650">
        <w:rPr>
          <w:rFonts w:ascii="Arial Narrow" w:eastAsia="Arial MT" w:hAnsi="Arial Narrow" w:cs="Arial MT"/>
          <w:bCs/>
          <w:sz w:val="22"/>
          <w:szCs w:val="22"/>
          <w:lang w:val="es-ES" w:eastAsia="en-US"/>
        </w:rPr>
        <w:t xml:space="preserve">presente decisión </w:t>
      </w:r>
      <w:r w:rsidR="002B1C2E" w:rsidRPr="001E1650">
        <w:rPr>
          <w:rFonts w:ascii="Arial Narrow" w:eastAsia="Arial MT" w:hAnsi="Arial Narrow" w:cs="Arial MT"/>
          <w:bCs/>
          <w:sz w:val="22"/>
          <w:szCs w:val="22"/>
          <w:lang w:val="es-ES" w:eastAsia="en-US"/>
        </w:rPr>
        <w:t xml:space="preserve">al </w:t>
      </w:r>
      <w:r w:rsidR="002B1C2E" w:rsidRPr="004B72EA">
        <w:rPr>
          <w:rFonts w:ascii="Arial Narrow" w:hAnsi="Arial Narrow"/>
          <w:sz w:val="22"/>
          <w:szCs w:val="22"/>
        </w:rPr>
        <w:t>señor</w:t>
      </w:r>
      <w:r w:rsidR="002B1C2E" w:rsidRPr="004B72EA">
        <w:rPr>
          <w:rFonts w:ascii="Arial Narrow" w:hAnsi="Arial Narrow"/>
          <w:b/>
          <w:bCs/>
          <w:sz w:val="22"/>
          <w:szCs w:val="22"/>
        </w:rPr>
        <w:t xml:space="preserve"> </w:t>
      </w:r>
      <w:r w:rsidR="004B72EA" w:rsidRPr="004B72EA">
        <w:rPr>
          <w:rFonts w:ascii="Arial Narrow" w:hAnsi="Arial Narrow"/>
          <w:b/>
          <w:bCs/>
          <w:sz w:val="22"/>
          <w:szCs w:val="22"/>
        </w:rPr>
        <w:t>CLAUDIO ARMANDO GUERRERO SIERRA,</w:t>
      </w:r>
      <w:r w:rsidR="004B72EA" w:rsidRPr="004B72EA">
        <w:rPr>
          <w:rFonts w:ascii="Arial Narrow" w:hAnsi="Arial Narrow"/>
          <w:sz w:val="22"/>
          <w:szCs w:val="22"/>
        </w:rPr>
        <w:t xml:space="preserve"> identificado con cédula de ciudadanía número 1.102.831.482</w:t>
      </w:r>
      <w:r w:rsidR="009F55C6" w:rsidRPr="004B72EA">
        <w:rPr>
          <w:rFonts w:ascii="Arial Narrow" w:eastAsia="Arial MT" w:hAnsi="Arial Narrow" w:cs="Arial MT"/>
          <w:bCs/>
          <w:sz w:val="22"/>
          <w:szCs w:val="22"/>
          <w:lang w:val="es-ES" w:eastAsia="en-US"/>
        </w:rPr>
        <w:t>, en la dirección establecida para tal fin, en los términos consagrados en el inciso primero del artículo 565 y siguientes del</w:t>
      </w:r>
      <w:r w:rsidR="009F55C6" w:rsidRPr="0014660B">
        <w:rPr>
          <w:rFonts w:ascii="Arial Narrow" w:eastAsia="Arial MT" w:hAnsi="Arial Narrow" w:cs="Arial MT"/>
          <w:bCs/>
          <w:sz w:val="22"/>
          <w:szCs w:val="22"/>
          <w:lang w:val="es-ES" w:eastAsia="en-US"/>
        </w:rPr>
        <w:t xml:space="preserve"> Estatuto</w:t>
      </w:r>
      <w:r w:rsidR="009F55C6" w:rsidRPr="00602F0B">
        <w:rPr>
          <w:rFonts w:ascii="Arial Narrow" w:eastAsia="Arial MT" w:hAnsi="Arial Narrow" w:cs="Arial MT"/>
          <w:bCs/>
          <w:sz w:val="22"/>
          <w:szCs w:val="22"/>
          <w:lang w:val="es-ES" w:eastAsia="en-US"/>
        </w:rPr>
        <w:t xml:space="preserve"> </w:t>
      </w:r>
      <w:r w:rsidR="009F55C6" w:rsidRPr="001E1650">
        <w:rPr>
          <w:rFonts w:ascii="Arial Narrow" w:eastAsia="Arial MT" w:hAnsi="Arial Narrow" w:cs="Arial MT"/>
          <w:bCs/>
          <w:sz w:val="22"/>
          <w:szCs w:val="22"/>
          <w:lang w:val="es-ES" w:eastAsia="en-US"/>
        </w:rPr>
        <w:t>Tributario</w:t>
      </w:r>
      <w:r w:rsidR="009F55C6" w:rsidRPr="00602F0B">
        <w:rPr>
          <w:rFonts w:ascii="Arial Narrow" w:eastAsia="Arial MT" w:hAnsi="Arial Narrow" w:cs="Arial MT"/>
          <w:bCs/>
          <w:sz w:val="22"/>
          <w:szCs w:val="22"/>
          <w:lang w:val="es-ES" w:eastAsia="en-US"/>
        </w:rPr>
        <w:t xml:space="preserve"> y/o demás normas aplicables.</w:t>
      </w:r>
    </w:p>
    <w:p w14:paraId="2F50ABEB" w14:textId="37D92455" w:rsidR="000D06C0" w:rsidRPr="000953A2" w:rsidRDefault="000D06C0" w:rsidP="009F55C6">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6BF51770" w14:textId="4E4D525F" w:rsidR="00EF1C94" w:rsidRDefault="00EF1C94" w:rsidP="00EF1C9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FB0092">
        <w:rPr>
          <w:rFonts w:ascii="Arial Narrow" w:hAnsi="Arial Narrow"/>
          <w:sz w:val="22"/>
          <w:szCs w:val="22"/>
        </w:rPr>
        <w:t>13</w:t>
      </w:r>
      <w:r w:rsidRPr="004434A4">
        <w:rPr>
          <w:rFonts w:ascii="Arial Narrow" w:hAnsi="Arial Narrow"/>
          <w:sz w:val="22"/>
          <w:szCs w:val="22"/>
        </w:rPr>
        <w:t xml:space="preserve"> de noviembre de 2025</w:t>
      </w:r>
      <w:r w:rsidRPr="003C2D21">
        <w:rPr>
          <w:rFonts w:ascii="Arial Narrow" w:hAnsi="Arial Narrow"/>
          <w:sz w:val="22"/>
          <w:szCs w:val="22"/>
        </w:rPr>
        <w:t>.</w:t>
      </w:r>
    </w:p>
    <w:p w14:paraId="34911581" w14:textId="77777777" w:rsidR="00EF1C94" w:rsidRPr="0006377B" w:rsidRDefault="00EF1C94" w:rsidP="00EF1C94">
      <w:pPr>
        <w:jc w:val="both"/>
        <w:rPr>
          <w:rFonts w:ascii="Arial Narrow" w:hAnsi="Arial Narrow" w:cs="Arial"/>
          <w:color w:val="FF0000"/>
        </w:rPr>
      </w:pPr>
    </w:p>
    <w:p w14:paraId="3CF2CC68" w14:textId="77777777" w:rsidR="00EF1C94" w:rsidRPr="00C725BB" w:rsidRDefault="00EF1C94" w:rsidP="00EF1C9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EF1C94" w:rsidRPr="00C725BB" w14:paraId="193E8A08" w14:textId="77777777" w:rsidTr="008B1EE2">
        <w:trPr>
          <w:trHeight w:val="493"/>
          <w:jc w:val="center"/>
        </w:trPr>
        <w:tc>
          <w:tcPr>
            <w:tcW w:w="1985" w:type="dxa"/>
            <w:shd w:val="clear" w:color="auto" w:fill="FFFFFF"/>
            <w:tcMar>
              <w:top w:w="0" w:type="dxa"/>
              <w:left w:w="108" w:type="dxa"/>
              <w:bottom w:w="0" w:type="dxa"/>
              <w:right w:w="108" w:type="dxa"/>
            </w:tcMar>
            <w:vAlign w:val="center"/>
          </w:tcPr>
          <w:p w14:paraId="499883C1" w14:textId="77777777" w:rsidR="00EF1C94" w:rsidRPr="00C725BB" w:rsidRDefault="00EF1C94" w:rsidP="008B1EE2">
            <w:pPr>
              <w:jc w:val="center"/>
              <w:rPr>
                <w:rFonts w:ascii="Arial Narrow" w:hAnsi="Arial Narrow"/>
              </w:rPr>
            </w:pPr>
            <w:r w:rsidRPr="00C725BB">
              <w:rPr>
                <w:rFonts w:ascii="Arial Narrow" w:hAnsi="Arial Narrow"/>
                <w:noProof/>
              </w:rPr>
              <w:drawing>
                <wp:inline distT="0" distB="0" distL="0" distR="0" wp14:anchorId="206417CD" wp14:editId="3AF1DEB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7B035202" w14:textId="77777777" w:rsidR="00EF1C94" w:rsidRPr="00C725BB" w:rsidRDefault="00EF1C94" w:rsidP="008B1EE2">
            <w:pPr>
              <w:jc w:val="center"/>
              <w:rPr>
                <w:rFonts w:ascii="Arial Narrow" w:hAnsi="Arial Narrow" w:cs="Calibri"/>
                <w:color w:val="201F1E"/>
                <w:sz w:val="18"/>
                <w:szCs w:val="18"/>
                <w:lang w:eastAsia="es-CO"/>
              </w:rPr>
            </w:pPr>
          </w:p>
          <w:p w14:paraId="496E2132" w14:textId="77777777" w:rsidR="00EF1C94" w:rsidRPr="00083125" w:rsidRDefault="00EF1C94" w:rsidP="008B1EE2">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20FC486B" w14:textId="77777777" w:rsidR="00EF1C94" w:rsidRPr="00C725BB" w:rsidRDefault="00EF1C94" w:rsidP="008B1EE2">
            <w:pPr>
              <w:rPr>
                <w:rFonts w:ascii="Arial Narrow" w:hAnsi="Arial Narrow"/>
              </w:rPr>
            </w:pPr>
            <w:r>
              <w:rPr>
                <w:rFonts w:ascii="Arial Narrow" w:hAnsi="Arial Narrow" w:cs="Calibri"/>
                <w:b/>
                <w:bCs/>
                <w:color w:val="201F1E"/>
                <w:sz w:val="18"/>
                <w:szCs w:val="18"/>
                <w:lang w:eastAsia="es-CO"/>
              </w:rPr>
              <w:t>Isabel Cristina Estrada González</w:t>
            </w:r>
          </w:p>
          <w:p w14:paraId="0972EEC4" w14:textId="77777777" w:rsidR="00EF1C94" w:rsidRPr="00C725BB" w:rsidRDefault="00EF1C94" w:rsidP="008B1EE2">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0F420A8F" w14:textId="77777777" w:rsidR="00EF1C94" w:rsidRPr="00C725BB" w:rsidRDefault="00EF1C94" w:rsidP="00EF1C94">
      <w:pPr>
        <w:ind w:right="47"/>
        <w:jc w:val="both"/>
        <w:rPr>
          <w:rFonts w:ascii="Arial Narrow" w:eastAsia="Calibri" w:hAnsi="Arial Narrow" w:cs="Arial"/>
        </w:rPr>
      </w:pPr>
    </w:p>
    <w:p w14:paraId="739BC585" w14:textId="77777777" w:rsidR="00EF1C94" w:rsidRPr="00C725BB" w:rsidRDefault="00EF1C94" w:rsidP="00EF1C9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39F57AA6" w14:textId="77777777" w:rsidR="00EF1C94" w:rsidRDefault="00EF1C94" w:rsidP="00EF1C9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196F0B8C" w14:textId="77777777" w:rsidR="00EF1C94" w:rsidRPr="00C725BB" w:rsidRDefault="00EF1C94" w:rsidP="00EF1C94">
      <w:pPr>
        <w:jc w:val="center"/>
        <w:rPr>
          <w:rFonts w:ascii="Arial Narrow" w:hAnsi="Arial Narrow"/>
        </w:rPr>
      </w:pPr>
      <w:r w:rsidRPr="00C725BB">
        <w:rPr>
          <w:rFonts w:ascii="Arial Narrow" w:hAnsi="Arial Narrow"/>
        </w:rPr>
        <w:t>Administradora de los Recursos del Sistema General de Seguridad Social en Salud–ADRES</w:t>
      </w:r>
    </w:p>
    <w:p w14:paraId="541ABA26" w14:textId="77777777" w:rsidR="00EF1C94" w:rsidRPr="00EF6526" w:rsidRDefault="00EF1C94" w:rsidP="00EF1C94">
      <w:pPr>
        <w:jc w:val="center"/>
        <w:rPr>
          <w:rFonts w:ascii="Arial Narrow" w:hAnsi="Arial Narrow"/>
          <w:sz w:val="24"/>
          <w:szCs w:val="24"/>
          <w:lang w:val="es-ES_tradnl"/>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44A48090" w:rsidR="008C220E" w:rsidRDefault="008C220E" w:rsidP="00CF0047">
      <w:pPr>
        <w:tabs>
          <w:tab w:val="left" w:pos="5895"/>
        </w:tabs>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r w:rsidR="00CF0047">
        <w:rPr>
          <w:rFonts w:ascii="Arial Narrow" w:hAnsi="Arial Narrow"/>
          <w:i/>
          <w:iCs/>
          <w:noProof/>
          <w:sz w:val="16"/>
          <w:szCs w:val="16"/>
        </w:rPr>
        <w:tab/>
      </w:r>
    </w:p>
    <w:p w14:paraId="6FB15F32" w14:textId="77777777" w:rsidR="00C86DB0" w:rsidRDefault="00C86DB0" w:rsidP="008C220E">
      <w:pPr>
        <w:jc w:val="both"/>
        <w:rPr>
          <w:rFonts w:ascii="Arial Narrow" w:hAnsi="Arial Narrow"/>
          <w:i/>
          <w:iCs/>
          <w:noProof/>
          <w:sz w:val="16"/>
          <w:szCs w:val="16"/>
        </w:rPr>
      </w:pPr>
    </w:p>
    <w:p w14:paraId="7FF61980" w14:textId="0A97D9D3" w:rsidR="00436830" w:rsidRPr="003713CD" w:rsidRDefault="004B72EA" w:rsidP="004B72EA">
      <w:pPr>
        <w:jc w:val="both"/>
        <w:rPr>
          <w:rFonts w:ascii="Arial Narrow" w:hAnsi="Arial Narrow"/>
          <w:i/>
          <w:iCs/>
          <w:noProof/>
          <w:sz w:val="16"/>
          <w:szCs w:val="16"/>
        </w:rPr>
      </w:pPr>
      <w:r w:rsidRPr="004B72EA">
        <w:rPr>
          <w:rFonts w:ascii="Arial Narrow" w:hAnsi="Arial Narrow"/>
          <w:i/>
          <w:iCs/>
          <w:noProof/>
          <w:sz w:val="16"/>
          <w:szCs w:val="16"/>
        </w:rPr>
        <w:t>Expediente: 1102831482-CLAUDIO ARMANDO GUERRERO SIERRA</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48F03" w14:textId="77777777" w:rsidR="001208ED" w:rsidRDefault="001208ED">
      <w:r>
        <w:separator/>
      </w:r>
    </w:p>
  </w:endnote>
  <w:endnote w:type="continuationSeparator" w:id="0">
    <w:p w14:paraId="16EEBC40" w14:textId="77777777" w:rsidR="001208ED" w:rsidRDefault="00120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9E48C" w14:textId="77777777" w:rsidR="001208ED" w:rsidRDefault="001208ED">
      <w:r>
        <w:separator/>
      </w:r>
    </w:p>
  </w:footnote>
  <w:footnote w:type="continuationSeparator" w:id="0">
    <w:p w14:paraId="7C58A142" w14:textId="77777777" w:rsidR="001208ED" w:rsidRDefault="00120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0ED22436" w:rsidR="009E113B" w:rsidRPr="006F2913"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CF6F79" w:rsidRPr="00CF6F79">
      <w:rPr>
        <w:rFonts w:ascii="Arial Narrow" w:hAnsi="Arial Narrow" w:cs="Arial"/>
        <w:b/>
        <w:bCs/>
      </w:rPr>
      <w:t>0150366</w:t>
    </w:r>
    <w:r w:rsidR="009D6021">
      <w:rPr>
        <w:rFonts w:ascii="Arial Narrow" w:hAnsi="Arial Narrow" w:cs="Arial"/>
        <w:b/>
        <w:bCs/>
      </w:rPr>
      <w:t xml:space="preserve"> </w:t>
    </w:r>
    <w:r w:rsidR="00F84D72">
      <w:rPr>
        <w:rFonts w:ascii="Arial Narrow" w:hAnsi="Arial Narrow" w:cs="Arial"/>
        <w:b/>
        <w:bCs/>
        <w:lang w:val="es-CO"/>
      </w:rPr>
      <w:t>DEL</w:t>
    </w:r>
    <w:r w:rsidR="001F22FE">
      <w:rPr>
        <w:rFonts w:ascii="Arial Narrow" w:hAnsi="Arial Narrow" w:cs="Arial"/>
        <w:b/>
        <w:bCs/>
      </w:rPr>
      <w:t xml:space="preserve"> </w:t>
    </w:r>
    <w:r w:rsidR="00447DB8">
      <w:rPr>
        <w:rFonts w:ascii="Arial Narrow" w:hAnsi="Arial Narrow" w:cs="Arial"/>
        <w:b/>
        <w:bCs/>
      </w:rPr>
      <w:t>13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31D5"/>
    <w:rsid w:val="0000506A"/>
    <w:rsid w:val="000057A7"/>
    <w:rsid w:val="000068B0"/>
    <w:rsid w:val="0000721B"/>
    <w:rsid w:val="00007453"/>
    <w:rsid w:val="00010A98"/>
    <w:rsid w:val="00010ADF"/>
    <w:rsid w:val="000118F8"/>
    <w:rsid w:val="000121CB"/>
    <w:rsid w:val="00014CA7"/>
    <w:rsid w:val="00015329"/>
    <w:rsid w:val="0001752A"/>
    <w:rsid w:val="0002156B"/>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A43"/>
    <w:rsid w:val="0005386E"/>
    <w:rsid w:val="00053FAF"/>
    <w:rsid w:val="0005433A"/>
    <w:rsid w:val="00056097"/>
    <w:rsid w:val="000562E6"/>
    <w:rsid w:val="00060D1A"/>
    <w:rsid w:val="0006208A"/>
    <w:rsid w:val="00062A31"/>
    <w:rsid w:val="00062ED3"/>
    <w:rsid w:val="00063254"/>
    <w:rsid w:val="000669E3"/>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953A2"/>
    <w:rsid w:val="000A0804"/>
    <w:rsid w:val="000A2D06"/>
    <w:rsid w:val="000A3B33"/>
    <w:rsid w:val="000A4FBB"/>
    <w:rsid w:val="000A5025"/>
    <w:rsid w:val="000A6470"/>
    <w:rsid w:val="000A6DC5"/>
    <w:rsid w:val="000B02A2"/>
    <w:rsid w:val="000B1E44"/>
    <w:rsid w:val="000B240C"/>
    <w:rsid w:val="000B2DE0"/>
    <w:rsid w:val="000B4587"/>
    <w:rsid w:val="000B7FC4"/>
    <w:rsid w:val="000C049D"/>
    <w:rsid w:val="000C0BD0"/>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152"/>
    <w:rsid w:val="000F688B"/>
    <w:rsid w:val="000F6AFB"/>
    <w:rsid w:val="00100029"/>
    <w:rsid w:val="00100318"/>
    <w:rsid w:val="001017A8"/>
    <w:rsid w:val="00103D44"/>
    <w:rsid w:val="00104435"/>
    <w:rsid w:val="001045A8"/>
    <w:rsid w:val="00104C6C"/>
    <w:rsid w:val="00106FD5"/>
    <w:rsid w:val="001108E9"/>
    <w:rsid w:val="00110E61"/>
    <w:rsid w:val="00112647"/>
    <w:rsid w:val="001128BA"/>
    <w:rsid w:val="0011369E"/>
    <w:rsid w:val="00113859"/>
    <w:rsid w:val="00113F12"/>
    <w:rsid w:val="001163CE"/>
    <w:rsid w:val="001201E8"/>
    <w:rsid w:val="001208ED"/>
    <w:rsid w:val="00121C46"/>
    <w:rsid w:val="0012255F"/>
    <w:rsid w:val="00122A11"/>
    <w:rsid w:val="001234AD"/>
    <w:rsid w:val="001267D8"/>
    <w:rsid w:val="00131991"/>
    <w:rsid w:val="00131B31"/>
    <w:rsid w:val="00135367"/>
    <w:rsid w:val="00135E16"/>
    <w:rsid w:val="001363A4"/>
    <w:rsid w:val="001365E9"/>
    <w:rsid w:val="0013702A"/>
    <w:rsid w:val="0014006E"/>
    <w:rsid w:val="00140E22"/>
    <w:rsid w:val="001414AD"/>
    <w:rsid w:val="001419A2"/>
    <w:rsid w:val="00141B4F"/>
    <w:rsid w:val="00143151"/>
    <w:rsid w:val="00145B4D"/>
    <w:rsid w:val="0014660B"/>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5DE1"/>
    <w:rsid w:val="001868F2"/>
    <w:rsid w:val="001909EA"/>
    <w:rsid w:val="001933A3"/>
    <w:rsid w:val="00196B0D"/>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813"/>
    <w:rsid w:val="001B7F14"/>
    <w:rsid w:val="001C0479"/>
    <w:rsid w:val="001C4B0B"/>
    <w:rsid w:val="001C518F"/>
    <w:rsid w:val="001C63CD"/>
    <w:rsid w:val="001C640C"/>
    <w:rsid w:val="001C7AAA"/>
    <w:rsid w:val="001D1109"/>
    <w:rsid w:val="001D1D67"/>
    <w:rsid w:val="001D23B6"/>
    <w:rsid w:val="001D23D5"/>
    <w:rsid w:val="001D2918"/>
    <w:rsid w:val="001D4B44"/>
    <w:rsid w:val="001D50F7"/>
    <w:rsid w:val="001D6E5A"/>
    <w:rsid w:val="001D706C"/>
    <w:rsid w:val="001D776F"/>
    <w:rsid w:val="001D7CD4"/>
    <w:rsid w:val="001E1650"/>
    <w:rsid w:val="001E1D31"/>
    <w:rsid w:val="001E2383"/>
    <w:rsid w:val="001E26C9"/>
    <w:rsid w:val="001E5682"/>
    <w:rsid w:val="001F22FE"/>
    <w:rsid w:val="0020160A"/>
    <w:rsid w:val="00201709"/>
    <w:rsid w:val="00203EDF"/>
    <w:rsid w:val="0020468B"/>
    <w:rsid w:val="00206792"/>
    <w:rsid w:val="00207155"/>
    <w:rsid w:val="00210A11"/>
    <w:rsid w:val="00210A9C"/>
    <w:rsid w:val="00212BBD"/>
    <w:rsid w:val="0021338D"/>
    <w:rsid w:val="0021424A"/>
    <w:rsid w:val="00214AD9"/>
    <w:rsid w:val="00214B01"/>
    <w:rsid w:val="00215D6B"/>
    <w:rsid w:val="00215D8D"/>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1C0"/>
    <w:rsid w:val="00293A1A"/>
    <w:rsid w:val="002958E4"/>
    <w:rsid w:val="0029639E"/>
    <w:rsid w:val="002970C0"/>
    <w:rsid w:val="00297E17"/>
    <w:rsid w:val="002A045B"/>
    <w:rsid w:val="002A182A"/>
    <w:rsid w:val="002A3AFB"/>
    <w:rsid w:val="002A3BF6"/>
    <w:rsid w:val="002A4CAD"/>
    <w:rsid w:val="002A6B31"/>
    <w:rsid w:val="002B1C2E"/>
    <w:rsid w:val="002B1E57"/>
    <w:rsid w:val="002B367E"/>
    <w:rsid w:val="002B4841"/>
    <w:rsid w:val="002B6478"/>
    <w:rsid w:val="002B6F7E"/>
    <w:rsid w:val="002B7475"/>
    <w:rsid w:val="002B7E90"/>
    <w:rsid w:val="002C0D0F"/>
    <w:rsid w:val="002C1C56"/>
    <w:rsid w:val="002C205E"/>
    <w:rsid w:val="002C22C1"/>
    <w:rsid w:val="002C2914"/>
    <w:rsid w:val="002C3164"/>
    <w:rsid w:val="002C3209"/>
    <w:rsid w:val="002C347A"/>
    <w:rsid w:val="002C4A43"/>
    <w:rsid w:val="002C6D07"/>
    <w:rsid w:val="002C7777"/>
    <w:rsid w:val="002D010B"/>
    <w:rsid w:val="002D146A"/>
    <w:rsid w:val="002D237F"/>
    <w:rsid w:val="002D3E5B"/>
    <w:rsid w:val="002D4A19"/>
    <w:rsid w:val="002D576A"/>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0FDB"/>
    <w:rsid w:val="003224FE"/>
    <w:rsid w:val="00324AA5"/>
    <w:rsid w:val="00327404"/>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46E2"/>
    <w:rsid w:val="00374DC0"/>
    <w:rsid w:val="00375C79"/>
    <w:rsid w:val="00376FDD"/>
    <w:rsid w:val="0037700B"/>
    <w:rsid w:val="00380CDF"/>
    <w:rsid w:val="003814E9"/>
    <w:rsid w:val="003822AB"/>
    <w:rsid w:val="00383CC6"/>
    <w:rsid w:val="003848BF"/>
    <w:rsid w:val="00384DC4"/>
    <w:rsid w:val="00385627"/>
    <w:rsid w:val="00386554"/>
    <w:rsid w:val="0039114D"/>
    <w:rsid w:val="00393532"/>
    <w:rsid w:val="003953A1"/>
    <w:rsid w:val="00395DCF"/>
    <w:rsid w:val="00395E3B"/>
    <w:rsid w:val="00397038"/>
    <w:rsid w:val="003972E7"/>
    <w:rsid w:val="003A34A4"/>
    <w:rsid w:val="003A374B"/>
    <w:rsid w:val="003A39B1"/>
    <w:rsid w:val="003A4597"/>
    <w:rsid w:val="003B0000"/>
    <w:rsid w:val="003B0449"/>
    <w:rsid w:val="003B06BA"/>
    <w:rsid w:val="003B08A6"/>
    <w:rsid w:val="003B0EBD"/>
    <w:rsid w:val="003B1A03"/>
    <w:rsid w:val="003B3144"/>
    <w:rsid w:val="003B4A72"/>
    <w:rsid w:val="003B4DCB"/>
    <w:rsid w:val="003B53DA"/>
    <w:rsid w:val="003B6BE9"/>
    <w:rsid w:val="003C10BD"/>
    <w:rsid w:val="003C2B16"/>
    <w:rsid w:val="003C326B"/>
    <w:rsid w:val="003C37B1"/>
    <w:rsid w:val="003C5D3A"/>
    <w:rsid w:val="003C6C19"/>
    <w:rsid w:val="003C6D55"/>
    <w:rsid w:val="003D11D7"/>
    <w:rsid w:val="003D1FB0"/>
    <w:rsid w:val="003D26FD"/>
    <w:rsid w:val="003D3C5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0BCD"/>
    <w:rsid w:val="00411B86"/>
    <w:rsid w:val="004122DB"/>
    <w:rsid w:val="0041241C"/>
    <w:rsid w:val="00412E60"/>
    <w:rsid w:val="004132C7"/>
    <w:rsid w:val="00413C82"/>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842"/>
    <w:rsid w:val="00440DB8"/>
    <w:rsid w:val="00442191"/>
    <w:rsid w:val="00442ED1"/>
    <w:rsid w:val="0044450B"/>
    <w:rsid w:val="00447976"/>
    <w:rsid w:val="00447DB8"/>
    <w:rsid w:val="00450B62"/>
    <w:rsid w:val="00454199"/>
    <w:rsid w:val="00455AC4"/>
    <w:rsid w:val="00456969"/>
    <w:rsid w:val="00460AA9"/>
    <w:rsid w:val="00463080"/>
    <w:rsid w:val="00463B12"/>
    <w:rsid w:val="004678F3"/>
    <w:rsid w:val="0047043E"/>
    <w:rsid w:val="00470787"/>
    <w:rsid w:val="00472A8F"/>
    <w:rsid w:val="00474973"/>
    <w:rsid w:val="004759F9"/>
    <w:rsid w:val="004760D6"/>
    <w:rsid w:val="004767A2"/>
    <w:rsid w:val="004777B9"/>
    <w:rsid w:val="004777C6"/>
    <w:rsid w:val="00477B06"/>
    <w:rsid w:val="004813C3"/>
    <w:rsid w:val="00481CCC"/>
    <w:rsid w:val="0048541F"/>
    <w:rsid w:val="00485B8F"/>
    <w:rsid w:val="004861F2"/>
    <w:rsid w:val="004873EB"/>
    <w:rsid w:val="004901E0"/>
    <w:rsid w:val="00491B25"/>
    <w:rsid w:val="00491CCF"/>
    <w:rsid w:val="004920B6"/>
    <w:rsid w:val="0049249F"/>
    <w:rsid w:val="00495299"/>
    <w:rsid w:val="00497289"/>
    <w:rsid w:val="00497648"/>
    <w:rsid w:val="004A41DF"/>
    <w:rsid w:val="004A53DE"/>
    <w:rsid w:val="004B3A76"/>
    <w:rsid w:val="004B46F6"/>
    <w:rsid w:val="004B5D4F"/>
    <w:rsid w:val="004B6303"/>
    <w:rsid w:val="004B72EA"/>
    <w:rsid w:val="004B7995"/>
    <w:rsid w:val="004C3B2D"/>
    <w:rsid w:val="004C47BA"/>
    <w:rsid w:val="004C4CE7"/>
    <w:rsid w:val="004C50F8"/>
    <w:rsid w:val="004C56D7"/>
    <w:rsid w:val="004C5D62"/>
    <w:rsid w:val="004C607C"/>
    <w:rsid w:val="004D08D0"/>
    <w:rsid w:val="004D12B0"/>
    <w:rsid w:val="004D3EEA"/>
    <w:rsid w:val="004D6BCB"/>
    <w:rsid w:val="004D6EEE"/>
    <w:rsid w:val="004E7054"/>
    <w:rsid w:val="004E7973"/>
    <w:rsid w:val="004F2091"/>
    <w:rsid w:val="004F298E"/>
    <w:rsid w:val="004F2B43"/>
    <w:rsid w:val="004F314A"/>
    <w:rsid w:val="004F6EDF"/>
    <w:rsid w:val="00502217"/>
    <w:rsid w:val="005046B8"/>
    <w:rsid w:val="00504CC1"/>
    <w:rsid w:val="005058CB"/>
    <w:rsid w:val="00505DCA"/>
    <w:rsid w:val="0050665B"/>
    <w:rsid w:val="005066C5"/>
    <w:rsid w:val="005108B7"/>
    <w:rsid w:val="00511CCC"/>
    <w:rsid w:val="00512619"/>
    <w:rsid w:val="005129FF"/>
    <w:rsid w:val="00512DCF"/>
    <w:rsid w:val="00514E9B"/>
    <w:rsid w:val="00516064"/>
    <w:rsid w:val="005161E5"/>
    <w:rsid w:val="0051667C"/>
    <w:rsid w:val="00517286"/>
    <w:rsid w:val="00517614"/>
    <w:rsid w:val="00517CD9"/>
    <w:rsid w:val="005236AF"/>
    <w:rsid w:val="00524877"/>
    <w:rsid w:val="00524E81"/>
    <w:rsid w:val="00524EA5"/>
    <w:rsid w:val="00527D72"/>
    <w:rsid w:val="005304EF"/>
    <w:rsid w:val="00530AF3"/>
    <w:rsid w:val="00530ED2"/>
    <w:rsid w:val="0053179D"/>
    <w:rsid w:val="00532799"/>
    <w:rsid w:val="00534E92"/>
    <w:rsid w:val="00536382"/>
    <w:rsid w:val="00536C5C"/>
    <w:rsid w:val="0054019A"/>
    <w:rsid w:val="00543459"/>
    <w:rsid w:val="005451B7"/>
    <w:rsid w:val="00546819"/>
    <w:rsid w:val="005529A3"/>
    <w:rsid w:val="00552A76"/>
    <w:rsid w:val="00553984"/>
    <w:rsid w:val="0055469E"/>
    <w:rsid w:val="00560438"/>
    <w:rsid w:val="00560988"/>
    <w:rsid w:val="00560DCE"/>
    <w:rsid w:val="00560E5E"/>
    <w:rsid w:val="00561EF9"/>
    <w:rsid w:val="00563B47"/>
    <w:rsid w:val="0056490A"/>
    <w:rsid w:val="00564D21"/>
    <w:rsid w:val="005713D1"/>
    <w:rsid w:val="0057276A"/>
    <w:rsid w:val="005743C8"/>
    <w:rsid w:val="0057509F"/>
    <w:rsid w:val="00575248"/>
    <w:rsid w:val="00575BB3"/>
    <w:rsid w:val="00580CF7"/>
    <w:rsid w:val="00583943"/>
    <w:rsid w:val="0058437F"/>
    <w:rsid w:val="0058683D"/>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05B"/>
    <w:rsid w:val="005C04D7"/>
    <w:rsid w:val="005C286A"/>
    <w:rsid w:val="005C2D3E"/>
    <w:rsid w:val="005C3214"/>
    <w:rsid w:val="005C4C75"/>
    <w:rsid w:val="005C6D1B"/>
    <w:rsid w:val="005C6FD6"/>
    <w:rsid w:val="005C7384"/>
    <w:rsid w:val="005C7EB9"/>
    <w:rsid w:val="005D0444"/>
    <w:rsid w:val="005D132A"/>
    <w:rsid w:val="005D1975"/>
    <w:rsid w:val="005D1CCD"/>
    <w:rsid w:val="005D24DE"/>
    <w:rsid w:val="005D4F8A"/>
    <w:rsid w:val="005D7055"/>
    <w:rsid w:val="005E49B6"/>
    <w:rsid w:val="005E4FB2"/>
    <w:rsid w:val="005F1EC2"/>
    <w:rsid w:val="005F4431"/>
    <w:rsid w:val="005F5796"/>
    <w:rsid w:val="005F59E6"/>
    <w:rsid w:val="005F60F4"/>
    <w:rsid w:val="0060014B"/>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783"/>
    <w:rsid w:val="006265A6"/>
    <w:rsid w:val="00627724"/>
    <w:rsid w:val="0063080E"/>
    <w:rsid w:val="006316F8"/>
    <w:rsid w:val="00632019"/>
    <w:rsid w:val="00633E09"/>
    <w:rsid w:val="00634C1C"/>
    <w:rsid w:val="00635EFF"/>
    <w:rsid w:val="0063794B"/>
    <w:rsid w:val="00640843"/>
    <w:rsid w:val="00641DFC"/>
    <w:rsid w:val="006433A3"/>
    <w:rsid w:val="00643BD1"/>
    <w:rsid w:val="00645086"/>
    <w:rsid w:val="00645AC4"/>
    <w:rsid w:val="00646196"/>
    <w:rsid w:val="00646EBF"/>
    <w:rsid w:val="00647FE7"/>
    <w:rsid w:val="006509A4"/>
    <w:rsid w:val="00651E85"/>
    <w:rsid w:val="00652FB5"/>
    <w:rsid w:val="00655D3C"/>
    <w:rsid w:val="00660A2F"/>
    <w:rsid w:val="00660A87"/>
    <w:rsid w:val="00665E25"/>
    <w:rsid w:val="00667CB0"/>
    <w:rsid w:val="00672C94"/>
    <w:rsid w:val="00674E7F"/>
    <w:rsid w:val="00675673"/>
    <w:rsid w:val="006807F5"/>
    <w:rsid w:val="00680CB7"/>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7DEB"/>
    <w:rsid w:val="006C0B86"/>
    <w:rsid w:val="006C102C"/>
    <w:rsid w:val="006C1E34"/>
    <w:rsid w:val="006C49B5"/>
    <w:rsid w:val="006C54EA"/>
    <w:rsid w:val="006C5508"/>
    <w:rsid w:val="006C57C0"/>
    <w:rsid w:val="006C586E"/>
    <w:rsid w:val="006C60C7"/>
    <w:rsid w:val="006D0A90"/>
    <w:rsid w:val="006D2329"/>
    <w:rsid w:val="006D317F"/>
    <w:rsid w:val="006D4954"/>
    <w:rsid w:val="006D4DA9"/>
    <w:rsid w:val="006D5D71"/>
    <w:rsid w:val="006D60F6"/>
    <w:rsid w:val="006D6F77"/>
    <w:rsid w:val="006E1114"/>
    <w:rsid w:val="006E16BF"/>
    <w:rsid w:val="006E2648"/>
    <w:rsid w:val="006E5E70"/>
    <w:rsid w:val="006E75E5"/>
    <w:rsid w:val="006F002B"/>
    <w:rsid w:val="006F1CA8"/>
    <w:rsid w:val="006F2913"/>
    <w:rsid w:val="006F3F8A"/>
    <w:rsid w:val="006F6AE6"/>
    <w:rsid w:val="00700422"/>
    <w:rsid w:val="0070045E"/>
    <w:rsid w:val="00700812"/>
    <w:rsid w:val="00700D27"/>
    <w:rsid w:val="00702B66"/>
    <w:rsid w:val="007037B6"/>
    <w:rsid w:val="00704390"/>
    <w:rsid w:val="007045B3"/>
    <w:rsid w:val="00710238"/>
    <w:rsid w:val="00710B84"/>
    <w:rsid w:val="00710C8B"/>
    <w:rsid w:val="007127E4"/>
    <w:rsid w:val="007156E5"/>
    <w:rsid w:val="00716F3C"/>
    <w:rsid w:val="00717472"/>
    <w:rsid w:val="0072165C"/>
    <w:rsid w:val="00721856"/>
    <w:rsid w:val="00721915"/>
    <w:rsid w:val="00722FA3"/>
    <w:rsid w:val="00723C3B"/>
    <w:rsid w:val="007240C3"/>
    <w:rsid w:val="0072497C"/>
    <w:rsid w:val="00725B60"/>
    <w:rsid w:val="00726117"/>
    <w:rsid w:val="00727B7A"/>
    <w:rsid w:val="00727DC2"/>
    <w:rsid w:val="00732928"/>
    <w:rsid w:val="00732EEC"/>
    <w:rsid w:val="00734A79"/>
    <w:rsid w:val="0073527B"/>
    <w:rsid w:val="00735375"/>
    <w:rsid w:val="007356BD"/>
    <w:rsid w:val="00737339"/>
    <w:rsid w:val="0074017A"/>
    <w:rsid w:val="007414C4"/>
    <w:rsid w:val="00746BB1"/>
    <w:rsid w:val="007472FB"/>
    <w:rsid w:val="007508BF"/>
    <w:rsid w:val="00751EEB"/>
    <w:rsid w:val="00754B79"/>
    <w:rsid w:val="00757913"/>
    <w:rsid w:val="007579D7"/>
    <w:rsid w:val="00757C13"/>
    <w:rsid w:val="00760046"/>
    <w:rsid w:val="00761037"/>
    <w:rsid w:val="00761A71"/>
    <w:rsid w:val="0076302C"/>
    <w:rsid w:val="007637E2"/>
    <w:rsid w:val="0076388B"/>
    <w:rsid w:val="00763D0C"/>
    <w:rsid w:val="00766225"/>
    <w:rsid w:val="007666BC"/>
    <w:rsid w:val="007701AD"/>
    <w:rsid w:val="00770592"/>
    <w:rsid w:val="00772748"/>
    <w:rsid w:val="00773934"/>
    <w:rsid w:val="007757B1"/>
    <w:rsid w:val="00775962"/>
    <w:rsid w:val="00784178"/>
    <w:rsid w:val="007872EC"/>
    <w:rsid w:val="00790BB8"/>
    <w:rsid w:val="00791CCA"/>
    <w:rsid w:val="00793139"/>
    <w:rsid w:val="00793ADE"/>
    <w:rsid w:val="00795D77"/>
    <w:rsid w:val="007963DD"/>
    <w:rsid w:val="007979B2"/>
    <w:rsid w:val="007A091C"/>
    <w:rsid w:val="007A31C0"/>
    <w:rsid w:val="007A3264"/>
    <w:rsid w:val="007A4963"/>
    <w:rsid w:val="007A5E78"/>
    <w:rsid w:val="007A6330"/>
    <w:rsid w:val="007A6A12"/>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01E"/>
    <w:rsid w:val="007D2233"/>
    <w:rsid w:val="007D2AA9"/>
    <w:rsid w:val="007D2D89"/>
    <w:rsid w:val="007D4F12"/>
    <w:rsid w:val="007D6918"/>
    <w:rsid w:val="007D76E3"/>
    <w:rsid w:val="007D7913"/>
    <w:rsid w:val="007E12CE"/>
    <w:rsid w:val="007E200E"/>
    <w:rsid w:val="007E24EA"/>
    <w:rsid w:val="007E2B2B"/>
    <w:rsid w:val="007E3009"/>
    <w:rsid w:val="007E42AC"/>
    <w:rsid w:val="007E44D8"/>
    <w:rsid w:val="007E4B93"/>
    <w:rsid w:val="007E4F7F"/>
    <w:rsid w:val="007E5C45"/>
    <w:rsid w:val="007E6C3F"/>
    <w:rsid w:val="007E6E1E"/>
    <w:rsid w:val="007E6F06"/>
    <w:rsid w:val="007E7134"/>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6471"/>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B623C"/>
    <w:rsid w:val="008C0781"/>
    <w:rsid w:val="008C220E"/>
    <w:rsid w:val="008C33CA"/>
    <w:rsid w:val="008C3B04"/>
    <w:rsid w:val="008C3FDC"/>
    <w:rsid w:val="008C514D"/>
    <w:rsid w:val="008C5A96"/>
    <w:rsid w:val="008C7492"/>
    <w:rsid w:val="008C75CE"/>
    <w:rsid w:val="008D0148"/>
    <w:rsid w:val="008D0416"/>
    <w:rsid w:val="008D1D8A"/>
    <w:rsid w:val="008D2495"/>
    <w:rsid w:val="008D2E94"/>
    <w:rsid w:val="008D52BE"/>
    <w:rsid w:val="008D56EF"/>
    <w:rsid w:val="008D672B"/>
    <w:rsid w:val="008E1478"/>
    <w:rsid w:val="008E178A"/>
    <w:rsid w:val="008E1E7F"/>
    <w:rsid w:val="008E2AFF"/>
    <w:rsid w:val="008E3253"/>
    <w:rsid w:val="008E349C"/>
    <w:rsid w:val="008E4FF8"/>
    <w:rsid w:val="008E563B"/>
    <w:rsid w:val="008E7E5E"/>
    <w:rsid w:val="008E7FD1"/>
    <w:rsid w:val="008F0A4D"/>
    <w:rsid w:val="008F1DB9"/>
    <w:rsid w:val="008F30D6"/>
    <w:rsid w:val="008F3483"/>
    <w:rsid w:val="008F57C0"/>
    <w:rsid w:val="008F64B8"/>
    <w:rsid w:val="008F6668"/>
    <w:rsid w:val="0090153C"/>
    <w:rsid w:val="00907B67"/>
    <w:rsid w:val="009117D9"/>
    <w:rsid w:val="009117FC"/>
    <w:rsid w:val="00911D95"/>
    <w:rsid w:val="00911E2D"/>
    <w:rsid w:val="00912820"/>
    <w:rsid w:val="00912FAC"/>
    <w:rsid w:val="0091440D"/>
    <w:rsid w:val="00914D04"/>
    <w:rsid w:val="00916FCB"/>
    <w:rsid w:val="009173C6"/>
    <w:rsid w:val="00917CFF"/>
    <w:rsid w:val="009200C5"/>
    <w:rsid w:val="0092027C"/>
    <w:rsid w:val="00920882"/>
    <w:rsid w:val="00920C7F"/>
    <w:rsid w:val="00921786"/>
    <w:rsid w:val="0092421F"/>
    <w:rsid w:val="00924508"/>
    <w:rsid w:val="009250EB"/>
    <w:rsid w:val="00927AF7"/>
    <w:rsid w:val="00930835"/>
    <w:rsid w:val="00931243"/>
    <w:rsid w:val="009316C4"/>
    <w:rsid w:val="009322F2"/>
    <w:rsid w:val="00932417"/>
    <w:rsid w:val="009329DC"/>
    <w:rsid w:val="00932AB7"/>
    <w:rsid w:val="00936481"/>
    <w:rsid w:val="00937551"/>
    <w:rsid w:val="00940CC4"/>
    <w:rsid w:val="00941FD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4248"/>
    <w:rsid w:val="00994776"/>
    <w:rsid w:val="00996015"/>
    <w:rsid w:val="00996470"/>
    <w:rsid w:val="009A0272"/>
    <w:rsid w:val="009A0624"/>
    <w:rsid w:val="009A450D"/>
    <w:rsid w:val="009A67B8"/>
    <w:rsid w:val="009B06C6"/>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C6D19"/>
    <w:rsid w:val="009D0500"/>
    <w:rsid w:val="009D0DF7"/>
    <w:rsid w:val="009D1FC5"/>
    <w:rsid w:val="009D26F4"/>
    <w:rsid w:val="009D2E4A"/>
    <w:rsid w:val="009D6021"/>
    <w:rsid w:val="009D71BA"/>
    <w:rsid w:val="009E113B"/>
    <w:rsid w:val="009E3162"/>
    <w:rsid w:val="009E3DB3"/>
    <w:rsid w:val="009E635C"/>
    <w:rsid w:val="009E67A5"/>
    <w:rsid w:val="009E6994"/>
    <w:rsid w:val="009E6C15"/>
    <w:rsid w:val="009F2156"/>
    <w:rsid w:val="009F3AD6"/>
    <w:rsid w:val="009F45CF"/>
    <w:rsid w:val="009F47A8"/>
    <w:rsid w:val="009F55C6"/>
    <w:rsid w:val="009F6233"/>
    <w:rsid w:val="009F7E6B"/>
    <w:rsid w:val="00A0281A"/>
    <w:rsid w:val="00A03939"/>
    <w:rsid w:val="00A048B8"/>
    <w:rsid w:val="00A0500D"/>
    <w:rsid w:val="00A05B44"/>
    <w:rsid w:val="00A06440"/>
    <w:rsid w:val="00A065B7"/>
    <w:rsid w:val="00A107BD"/>
    <w:rsid w:val="00A132CD"/>
    <w:rsid w:val="00A13CF4"/>
    <w:rsid w:val="00A146EF"/>
    <w:rsid w:val="00A14C68"/>
    <w:rsid w:val="00A158C7"/>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2B1E"/>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52D8"/>
    <w:rsid w:val="00A666F0"/>
    <w:rsid w:val="00A67A5D"/>
    <w:rsid w:val="00A700F2"/>
    <w:rsid w:val="00A71D43"/>
    <w:rsid w:val="00A7228A"/>
    <w:rsid w:val="00A742D0"/>
    <w:rsid w:val="00A748FF"/>
    <w:rsid w:val="00A752C3"/>
    <w:rsid w:val="00A76FE7"/>
    <w:rsid w:val="00A81527"/>
    <w:rsid w:val="00A82B27"/>
    <w:rsid w:val="00A82F4F"/>
    <w:rsid w:val="00A84645"/>
    <w:rsid w:val="00A8667A"/>
    <w:rsid w:val="00A92FB9"/>
    <w:rsid w:val="00A93004"/>
    <w:rsid w:val="00A93FF6"/>
    <w:rsid w:val="00A94275"/>
    <w:rsid w:val="00A95DC8"/>
    <w:rsid w:val="00A9625B"/>
    <w:rsid w:val="00AA02C0"/>
    <w:rsid w:val="00AA21DC"/>
    <w:rsid w:val="00AA2538"/>
    <w:rsid w:val="00AA2E5C"/>
    <w:rsid w:val="00AA3F78"/>
    <w:rsid w:val="00AA4FB0"/>
    <w:rsid w:val="00AA7584"/>
    <w:rsid w:val="00AB0571"/>
    <w:rsid w:val="00AB2274"/>
    <w:rsid w:val="00AB27D6"/>
    <w:rsid w:val="00AB401C"/>
    <w:rsid w:val="00AB6744"/>
    <w:rsid w:val="00AC05A8"/>
    <w:rsid w:val="00AC1233"/>
    <w:rsid w:val="00AC20A6"/>
    <w:rsid w:val="00AC2E08"/>
    <w:rsid w:val="00AC2E9B"/>
    <w:rsid w:val="00AC39A6"/>
    <w:rsid w:val="00AC3EDB"/>
    <w:rsid w:val="00AC4C08"/>
    <w:rsid w:val="00AC610A"/>
    <w:rsid w:val="00AC7C92"/>
    <w:rsid w:val="00AD33F0"/>
    <w:rsid w:val="00AD3F3E"/>
    <w:rsid w:val="00AD3F5F"/>
    <w:rsid w:val="00AD4BC3"/>
    <w:rsid w:val="00AD6512"/>
    <w:rsid w:val="00AD79E0"/>
    <w:rsid w:val="00AE02DA"/>
    <w:rsid w:val="00AE1C21"/>
    <w:rsid w:val="00AE1E82"/>
    <w:rsid w:val="00AE2FAC"/>
    <w:rsid w:val="00AE32FC"/>
    <w:rsid w:val="00AE39DC"/>
    <w:rsid w:val="00AE56DE"/>
    <w:rsid w:val="00AE64AC"/>
    <w:rsid w:val="00AE6865"/>
    <w:rsid w:val="00AE7828"/>
    <w:rsid w:val="00AF3552"/>
    <w:rsid w:val="00AF5720"/>
    <w:rsid w:val="00AF7F9F"/>
    <w:rsid w:val="00B01857"/>
    <w:rsid w:val="00B036CB"/>
    <w:rsid w:val="00B03920"/>
    <w:rsid w:val="00B05A5A"/>
    <w:rsid w:val="00B062D8"/>
    <w:rsid w:val="00B064CE"/>
    <w:rsid w:val="00B0663B"/>
    <w:rsid w:val="00B06D28"/>
    <w:rsid w:val="00B0789B"/>
    <w:rsid w:val="00B07BF2"/>
    <w:rsid w:val="00B10478"/>
    <w:rsid w:val="00B108F0"/>
    <w:rsid w:val="00B11A0A"/>
    <w:rsid w:val="00B12AB5"/>
    <w:rsid w:val="00B130F2"/>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09D6"/>
    <w:rsid w:val="00B33EF8"/>
    <w:rsid w:val="00B40226"/>
    <w:rsid w:val="00B43299"/>
    <w:rsid w:val="00B45137"/>
    <w:rsid w:val="00B4543A"/>
    <w:rsid w:val="00B4544F"/>
    <w:rsid w:val="00B46CCE"/>
    <w:rsid w:val="00B47271"/>
    <w:rsid w:val="00B57184"/>
    <w:rsid w:val="00B60A67"/>
    <w:rsid w:val="00B60B9E"/>
    <w:rsid w:val="00B646F8"/>
    <w:rsid w:val="00B64E3F"/>
    <w:rsid w:val="00B70492"/>
    <w:rsid w:val="00B714B3"/>
    <w:rsid w:val="00B74488"/>
    <w:rsid w:val="00B75C2C"/>
    <w:rsid w:val="00B764BF"/>
    <w:rsid w:val="00B81E24"/>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198F"/>
    <w:rsid w:val="00BA5249"/>
    <w:rsid w:val="00BA5E98"/>
    <w:rsid w:val="00BA5ED0"/>
    <w:rsid w:val="00BA6981"/>
    <w:rsid w:val="00BA7064"/>
    <w:rsid w:val="00BB09F4"/>
    <w:rsid w:val="00BB2C1F"/>
    <w:rsid w:val="00BB3E75"/>
    <w:rsid w:val="00BB762F"/>
    <w:rsid w:val="00BC1369"/>
    <w:rsid w:val="00BC29E5"/>
    <w:rsid w:val="00BC2BD1"/>
    <w:rsid w:val="00BC34D7"/>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40B5"/>
    <w:rsid w:val="00C25461"/>
    <w:rsid w:val="00C25869"/>
    <w:rsid w:val="00C31000"/>
    <w:rsid w:val="00C325F8"/>
    <w:rsid w:val="00C32943"/>
    <w:rsid w:val="00C33F2B"/>
    <w:rsid w:val="00C342B5"/>
    <w:rsid w:val="00C35449"/>
    <w:rsid w:val="00C35D3E"/>
    <w:rsid w:val="00C3648D"/>
    <w:rsid w:val="00C4073F"/>
    <w:rsid w:val="00C40D04"/>
    <w:rsid w:val="00C40EE2"/>
    <w:rsid w:val="00C44509"/>
    <w:rsid w:val="00C45F87"/>
    <w:rsid w:val="00C47FE3"/>
    <w:rsid w:val="00C51535"/>
    <w:rsid w:val="00C538D7"/>
    <w:rsid w:val="00C56795"/>
    <w:rsid w:val="00C5737E"/>
    <w:rsid w:val="00C6262E"/>
    <w:rsid w:val="00C634C7"/>
    <w:rsid w:val="00C63EEE"/>
    <w:rsid w:val="00C67CB4"/>
    <w:rsid w:val="00C706F7"/>
    <w:rsid w:val="00C70FAF"/>
    <w:rsid w:val="00C7206C"/>
    <w:rsid w:val="00C721D1"/>
    <w:rsid w:val="00C72535"/>
    <w:rsid w:val="00C72BF1"/>
    <w:rsid w:val="00C73E12"/>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047"/>
    <w:rsid w:val="00CF018F"/>
    <w:rsid w:val="00CF1A16"/>
    <w:rsid w:val="00CF3D3F"/>
    <w:rsid w:val="00CF4602"/>
    <w:rsid w:val="00CF4A1C"/>
    <w:rsid w:val="00CF5A8E"/>
    <w:rsid w:val="00CF6F79"/>
    <w:rsid w:val="00CF70FC"/>
    <w:rsid w:val="00D007B3"/>
    <w:rsid w:val="00D00EDD"/>
    <w:rsid w:val="00D014BD"/>
    <w:rsid w:val="00D0231A"/>
    <w:rsid w:val="00D030B9"/>
    <w:rsid w:val="00D0419B"/>
    <w:rsid w:val="00D05699"/>
    <w:rsid w:val="00D067F3"/>
    <w:rsid w:val="00D06AE8"/>
    <w:rsid w:val="00D0732A"/>
    <w:rsid w:val="00D07533"/>
    <w:rsid w:val="00D10487"/>
    <w:rsid w:val="00D109B2"/>
    <w:rsid w:val="00D11BAE"/>
    <w:rsid w:val="00D12627"/>
    <w:rsid w:val="00D13741"/>
    <w:rsid w:val="00D13E45"/>
    <w:rsid w:val="00D14ECD"/>
    <w:rsid w:val="00D15AB7"/>
    <w:rsid w:val="00D16182"/>
    <w:rsid w:val="00D16374"/>
    <w:rsid w:val="00D16647"/>
    <w:rsid w:val="00D16A95"/>
    <w:rsid w:val="00D16C3A"/>
    <w:rsid w:val="00D171B5"/>
    <w:rsid w:val="00D2035F"/>
    <w:rsid w:val="00D211D8"/>
    <w:rsid w:val="00D22F49"/>
    <w:rsid w:val="00D236BB"/>
    <w:rsid w:val="00D24869"/>
    <w:rsid w:val="00D25AFC"/>
    <w:rsid w:val="00D3036E"/>
    <w:rsid w:val="00D3193C"/>
    <w:rsid w:val="00D31FCC"/>
    <w:rsid w:val="00D32A6C"/>
    <w:rsid w:val="00D33ED9"/>
    <w:rsid w:val="00D40018"/>
    <w:rsid w:val="00D40570"/>
    <w:rsid w:val="00D42127"/>
    <w:rsid w:val="00D43232"/>
    <w:rsid w:val="00D436DA"/>
    <w:rsid w:val="00D44431"/>
    <w:rsid w:val="00D45D6E"/>
    <w:rsid w:val="00D50E3B"/>
    <w:rsid w:val="00D54A6A"/>
    <w:rsid w:val="00D57343"/>
    <w:rsid w:val="00D5737B"/>
    <w:rsid w:val="00D5797A"/>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95988"/>
    <w:rsid w:val="00DA0907"/>
    <w:rsid w:val="00DA0D25"/>
    <w:rsid w:val="00DA0F37"/>
    <w:rsid w:val="00DA17A6"/>
    <w:rsid w:val="00DA291F"/>
    <w:rsid w:val="00DA7F58"/>
    <w:rsid w:val="00DB0934"/>
    <w:rsid w:val="00DB0F87"/>
    <w:rsid w:val="00DB13B6"/>
    <w:rsid w:val="00DB1E2A"/>
    <w:rsid w:val="00DB229C"/>
    <w:rsid w:val="00DB25B4"/>
    <w:rsid w:val="00DB3081"/>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134"/>
    <w:rsid w:val="00E1165D"/>
    <w:rsid w:val="00E11BCF"/>
    <w:rsid w:val="00E129D7"/>
    <w:rsid w:val="00E12CC4"/>
    <w:rsid w:val="00E12FA5"/>
    <w:rsid w:val="00E13371"/>
    <w:rsid w:val="00E14126"/>
    <w:rsid w:val="00E154F4"/>
    <w:rsid w:val="00E169D3"/>
    <w:rsid w:val="00E16A9D"/>
    <w:rsid w:val="00E16FEA"/>
    <w:rsid w:val="00E2029F"/>
    <w:rsid w:val="00E20DED"/>
    <w:rsid w:val="00E21918"/>
    <w:rsid w:val="00E21EDA"/>
    <w:rsid w:val="00E21F25"/>
    <w:rsid w:val="00E23533"/>
    <w:rsid w:val="00E2531A"/>
    <w:rsid w:val="00E26F57"/>
    <w:rsid w:val="00E276D3"/>
    <w:rsid w:val="00E301E2"/>
    <w:rsid w:val="00E31D10"/>
    <w:rsid w:val="00E31D23"/>
    <w:rsid w:val="00E322B6"/>
    <w:rsid w:val="00E329B9"/>
    <w:rsid w:val="00E33FD3"/>
    <w:rsid w:val="00E4061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5B83"/>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6ADD"/>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5EA8"/>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1C94"/>
    <w:rsid w:val="00EF421F"/>
    <w:rsid w:val="00EF4371"/>
    <w:rsid w:val="00EF6096"/>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471"/>
    <w:rsid w:val="00F16815"/>
    <w:rsid w:val="00F174BF"/>
    <w:rsid w:val="00F2189E"/>
    <w:rsid w:val="00F23DA6"/>
    <w:rsid w:val="00F2413A"/>
    <w:rsid w:val="00F246E9"/>
    <w:rsid w:val="00F25D7B"/>
    <w:rsid w:val="00F27E6F"/>
    <w:rsid w:val="00F30E70"/>
    <w:rsid w:val="00F33A7A"/>
    <w:rsid w:val="00F36628"/>
    <w:rsid w:val="00F41A10"/>
    <w:rsid w:val="00F42012"/>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266E"/>
    <w:rsid w:val="00F734EB"/>
    <w:rsid w:val="00F736AE"/>
    <w:rsid w:val="00F73B3A"/>
    <w:rsid w:val="00F73F38"/>
    <w:rsid w:val="00F755E3"/>
    <w:rsid w:val="00F75CD9"/>
    <w:rsid w:val="00F823AB"/>
    <w:rsid w:val="00F827FF"/>
    <w:rsid w:val="00F833A4"/>
    <w:rsid w:val="00F837E2"/>
    <w:rsid w:val="00F84D72"/>
    <w:rsid w:val="00F85CC7"/>
    <w:rsid w:val="00F878EE"/>
    <w:rsid w:val="00F91505"/>
    <w:rsid w:val="00F92800"/>
    <w:rsid w:val="00F9769B"/>
    <w:rsid w:val="00FA3542"/>
    <w:rsid w:val="00FA360B"/>
    <w:rsid w:val="00FA3798"/>
    <w:rsid w:val="00FA414C"/>
    <w:rsid w:val="00FA64B4"/>
    <w:rsid w:val="00FA6AC4"/>
    <w:rsid w:val="00FA72E4"/>
    <w:rsid w:val="00FB0092"/>
    <w:rsid w:val="00FB014D"/>
    <w:rsid w:val="00FB0194"/>
    <w:rsid w:val="00FB01AF"/>
    <w:rsid w:val="00FB0D13"/>
    <w:rsid w:val="00FB15AB"/>
    <w:rsid w:val="00FB2263"/>
    <w:rsid w:val="00FB37FD"/>
    <w:rsid w:val="00FB3CDB"/>
    <w:rsid w:val="00FB54B1"/>
    <w:rsid w:val="00FB6134"/>
    <w:rsid w:val="00FB696C"/>
    <w:rsid w:val="00FB7418"/>
    <w:rsid w:val="00FB7EA4"/>
    <w:rsid w:val="00FC1C10"/>
    <w:rsid w:val="00FC2D00"/>
    <w:rsid w:val="00FC32FC"/>
    <w:rsid w:val="00FC735A"/>
    <w:rsid w:val="00FD2134"/>
    <w:rsid w:val="00FD51C5"/>
    <w:rsid w:val="00FD6CBD"/>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TotalTime>
  <Pages>2</Pages>
  <Words>846</Words>
  <Characters>4658</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2025-11-13T15:59:00Z</dcterms:created>
  <dcterms:modified xsi:type="dcterms:W3CDTF">2025-11-13T20:25:00Z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